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FBB" w:rsidRPr="00CB1FBB" w:rsidRDefault="00CB1FBB" w:rsidP="00CB1FBB">
      <w:r w:rsidRPr="00CB1FBB">
        <w:object w:dxaOrig="8640" w:dyaOrig="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75pt" o:ole="">
            <v:imagedata r:id="rId9" o:title=""/>
          </v:shape>
          <o:OLEObject Type="Embed" ProgID="PBrush" ShapeID="_x0000_i1025" DrawAspect="Content" ObjectID="_1387803609" r:id="rId10"/>
        </w:object>
      </w:r>
    </w:p>
    <w:p w:rsidR="00CB1FBB" w:rsidRPr="00CB1FBB" w:rsidRDefault="00CB1FBB" w:rsidP="00CB1FBB"/>
    <w:p w:rsidR="00CB1FBB" w:rsidRPr="009A7D81" w:rsidRDefault="009A7D81" w:rsidP="00CB1FBB">
      <w:pPr>
        <w:rPr>
          <w:sz w:val="36"/>
          <w:szCs w:val="36"/>
        </w:rPr>
      </w:pPr>
      <w:r>
        <w:rPr>
          <w:sz w:val="36"/>
          <w:szCs w:val="36"/>
        </w:rPr>
        <w:t>Student Name: Angel Nieves</w:t>
      </w:r>
    </w:p>
    <w:p w:rsidR="00CB1FBB" w:rsidRPr="009A7D81" w:rsidRDefault="00CB1FBB" w:rsidP="00CB1FBB">
      <w:pPr>
        <w:rPr>
          <w:sz w:val="36"/>
          <w:szCs w:val="36"/>
        </w:rPr>
      </w:pPr>
    </w:p>
    <w:p w:rsidR="00CB1FBB" w:rsidRPr="009A7D81" w:rsidRDefault="00CB1FBB" w:rsidP="00CB1FBB">
      <w:pPr>
        <w:rPr>
          <w:sz w:val="36"/>
          <w:szCs w:val="36"/>
        </w:rPr>
      </w:pPr>
    </w:p>
    <w:p w:rsidR="00CB1FBB" w:rsidRPr="009A7D81" w:rsidRDefault="00CB1FBB" w:rsidP="00CB1FBB">
      <w:pPr>
        <w:numPr>
          <w:ilvl w:val="0"/>
          <w:numId w:val="1"/>
        </w:numPr>
        <w:rPr>
          <w:sz w:val="36"/>
          <w:szCs w:val="36"/>
        </w:rPr>
      </w:pPr>
      <w:r w:rsidRPr="009A7D81">
        <w:rPr>
          <w:sz w:val="36"/>
          <w:szCs w:val="36"/>
        </w:rPr>
        <w:t>In the above modern-day photo of the Nile, name and describe the color and feel of each of the five areas. Start at the very bottom of the photo. What do you see? How would describe this area? Then, go on to the area just above it. Describe each area or band. Do not describe the sky.</w:t>
      </w:r>
      <w:r w:rsidR="004440BA">
        <w:rPr>
          <w:sz w:val="36"/>
          <w:szCs w:val="36"/>
        </w:rPr>
        <w:t xml:space="preserve"> At the bottom of the picture I</w:t>
      </w:r>
      <w:r w:rsidR="00FF534C">
        <w:rPr>
          <w:sz w:val="36"/>
          <w:szCs w:val="36"/>
        </w:rPr>
        <w:t xml:space="preserve"> see a blue river with people on a boat. Above the river I</w:t>
      </w:r>
      <w:r w:rsidR="007464A3">
        <w:rPr>
          <w:sz w:val="36"/>
          <w:szCs w:val="36"/>
        </w:rPr>
        <w:t xml:space="preserve"> see a </w:t>
      </w:r>
      <w:r w:rsidR="007464A3">
        <w:rPr>
          <w:sz w:val="36"/>
          <w:szCs w:val="36"/>
        </w:rPr>
        <w:lastRenderedPageBreak/>
        <w:t xml:space="preserve">dirt road with people on camels or horses and a big tree. Above that I see a wheat field and a forest. </w:t>
      </w:r>
    </w:p>
    <w:p w:rsidR="009A7D81" w:rsidRDefault="009A7D81" w:rsidP="00CB1FBB">
      <w:pPr>
        <w:rPr>
          <w:sz w:val="36"/>
          <w:szCs w:val="36"/>
        </w:rPr>
      </w:pPr>
    </w:p>
    <w:p w:rsidR="00CB1FBB" w:rsidRPr="009A7D81" w:rsidRDefault="00CB1FBB" w:rsidP="00CB1FBB">
      <w:pPr>
        <w:rPr>
          <w:sz w:val="40"/>
          <w:szCs w:val="40"/>
        </w:rPr>
      </w:pPr>
      <w:r w:rsidRPr="009A7D81">
        <w:rPr>
          <w:sz w:val="40"/>
          <w:szCs w:val="40"/>
        </w:rPr>
        <w:t>2. Based on this color photograph alone, why would you say the Egyptians would have been drawn, or attracted, to settling in communities along the banks of the</w:t>
      </w:r>
    </w:p>
    <w:p w:rsidR="00CB1FBB" w:rsidRDefault="00CB1FBB" w:rsidP="00CB1FBB">
      <w:pPr>
        <w:rPr>
          <w:sz w:val="40"/>
          <w:szCs w:val="40"/>
        </w:rPr>
      </w:pPr>
      <w:r w:rsidRPr="009A7D81">
        <w:rPr>
          <w:sz w:val="40"/>
          <w:szCs w:val="40"/>
        </w:rPr>
        <w:t xml:space="preserve"> </w:t>
      </w:r>
      <w:proofErr w:type="gramStart"/>
      <w:r w:rsidRPr="009A7D81">
        <w:rPr>
          <w:sz w:val="40"/>
          <w:szCs w:val="40"/>
        </w:rPr>
        <w:t>Nile River?</w:t>
      </w:r>
      <w:proofErr w:type="gramEnd"/>
      <w:r w:rsidR="002431CB">
        <w:rPr>
          <w:sz w:val="40"/>
          <w:szCs w:val="40"/>
        </w:rPr>
        <w:t xml:space="preserve"> </w:t>
      </w:r>
    </w:p>
    <w:p w:rsidR="002431CB" w:rsidRDefault="002431CB" w:rsidP="00CB1FBB">
      <w:pPr>
        <w:rPr>
          <w:sz w:val="40"/>
          <w:szCs w:val="40"/>
        </w:rPr>
      </w:pPr>
    </w:p>
    <w:p w:rsidR="002431CB" w:rsidRDefault="002431CB" w:rsidP="002431CB">
      <w:pPr>
        <w:rPr>
          <w:sz w:val="40"/>
          <w:szCs w:val="40"/>
        </w:rPr>
      </w:pPr>
    </w:p>
    <w:p w:rsidR="002431CB" w:rsidRDefault="002431CB" w:rsidP="002431CB">
      <w:pPr>
        <w:rPr>
          <w:sz w:val="40"/>
          <w:szCs w:val="40"/>
        </w:rPr>
      </w:pPr>
      <w:r>
        <w:rPr>
          <w:sz w:val="40"/>
          <w:szCs w:val="40"/>
        </w:rPr>
        <w:t>T</w:t>
      </w:r>
      <w:r w:rsidRPr="009A7D81">
        <w:rPr>
          <w:sz w:val="40"/>
          <w:szCs w:val="40"/>
        </w:rPr>
        <w:t>he Egyptians would have been drawn, or attracted, to settling in communities along the banks of the</w:t>
      </w:r>
      <w:r>
        <w:rPr>
          <w:sz w:val="40"/>
          <w:szCs w:val="40"/>
        </w:rPr>
        <w:t xml:space="preserve"> </w:t>
      </w:r>
      <w:r w:rsidRPr="009A7D81">
        <w:rPr>
          <w:sz w:val="40"/>
          <w:szCs w:val="40"/>
        </w:rPr>
        <w:t>Nile River</w:t>
      </w:r>
      <w:r>
        <w:rPr>
          <w:sz w:val="40"/>
          <w:szCs w:val="40"/>
        </w:rPr>
        <w:t>, because they could drink water, they could use it to take baths and wash their clothes, they needed to water their plants, and they could use it for fishing.</w:t>
      </w:r>
    </w:p>
    <w:p w:rsidR="002431CB" w:rsidRDefault="002431CB" w:rsidP="00CB1FBB">
      <w:pPr>
        <w:rPr>
          <w:sz w:val="40"/>
          <w:szCs w:val="40"/>
        </w:rPr>
      </w:pPr>
    </w:p>
    <w:p w:rsidR="002431CB" w:rsidRDefault="002431CB" w:rsidP="00CB1FBB">
      <w:pPr>
        <w:rPr>
          <w:sz w:val="40"/>
          <w:szCs w:val="40"/>
        </w:rPr>
      </w:pPr>
      <w:bookmarkStart w:id="0" w:name="_GoBack"/>
      <w:bookmarkEnd w:id="0"/>
    </w:p>
    <w:p w:rsidR="002431CB" w:rsidRPr="009A7D81" w:rsidRDefault="002431CB" w:rsidP="00CB1FBB">
      <w:pPr>
        <w:rPr>
          <w:sz w:val="40"/>
          <w:szCs w:val="40"/>
        </w:rPr>
      </w:pPr>
    </w:p>
    <w:p w:rsidR="00CB1FBB" w:rsidRPr="009A7D81" w:rsidRDefault="00CB1FBB" w:rsidP="00CB1FBB">
      <w:pPr>
        <w:rPr>
          <w:sz w:val="40"/>
          <w:szCs w:val="40"/>
        </w:rPr>
      </w:pPr>
    </w:p>
    <w:p w:rsidR="00CB1FBB" w:rsidRPr="009A7D81" w:rsidRDefault="00CB1FBB" w:rsidP="00CB1FBB">
      <w:pPr>
        <w:rPr>
          <w:sz w:val="36"/>
          <w:szCs w:val="36"/>
        </w:rPr>
      </w:pPr>
    </w:p>
    <w:p w:rsidR="00CB1FBB" w:rsidRPr="009A7D81" w:rsidRDefault="00CB1FBB" w:rsidP="00CB1FBB">
      <w:pPr>
        <w:rPr>
          <w:sz w:val="36"/>
          <w:szCs w:val="36"/>
        </w:rPr>
      </w:pPr>
    </w:p>
    <w:p w:rsidR="00CB1FBB" w:rsidRPr="009A7D81" w:rsidRDefault="00CB1FBB" w:rsidP="00CB1FBB">
      <w:pPr>
        <w:rPr>
          <w:sz w:val="36"/>
          <w:szCs w:val="36"/>
        </w:rPr>
      </w:pPr>
    </w:p>
    <w:p w:rsidR="00CB1FBB" w:rsidRPr="009A7D81" w:rsidRDefault="00CB1FBB" w:rsidP="00CB1FBB">
      <w:pPr>
        <w:rPr>
          <w:sz w:val="36"/>
          <w:szCs w:val="36"/>
        </w:rPr>
      </w:pPr>
      <w:r w:rsidRPr="009A7D81">
        <w:rPr>
          <w:sz w:val="36"/>
          <w:szCs w:val="36"/>
        </w:rPr>
        <w:t xml:space="preserve">    </w:t>
      </w:r>
    </w:p>
    <w:p w:rsidR="00CB1FBB" w:rsidRPr="00CB1FBB" w:rsidRDefault="00CB1FBB" w:rsidP="00CB1FBB"/>
    <w:p w:rsidR="00CB1FBB" w:rsidRPr="00CB1FBB" w:rsidRDefault="00CB1FBB" w:rsidP="00CB1FBB"/>
    <w:p w:rsidR="00CB1FBB" w:rsidRPr="00CB1FBB" w:rsidRDefault="00CB1FBB" w:rsidP="00CB1FBB"/>
    <w:p w:rsidR="00CB1FBB" w:rsidRPr="00CB1FBB" w:rsidRDefault="00CB1FBB" w:rsidP="00CB1FBB"/>
    <w:p w:rsidR="00CB1FBB" w:rsidRPr="00CB1FBB" w:rsidRDefault="00CB1FBB" w:rsidP="00CB1FBB"/>
    <w:p w:rsidR="00CB1FBB" w:rsidRPr="00CB1FBB" w:rsidRDefault="00CB1FBB" w:rsidP="00CB1FBB"/>
    <w:p w:rsidR="00CB1FBB" w:rsidRPr="00CB1FBB" w:rsidRDefault="00CB1FBB" w:rsidP="00CB1FBB"/>
    <w:p w:rsidR="00CB1FBB" w:rsidRPr="00CB1FBB" w:rsidRDefault="00CB1FBB" w:rsidP="00CB1FBB">
      <w:r w:rsidRPr="00CB1FBB">
        <w:t xml:space="preserve"> </w:t>
      </w:r>
    </w:p>
    <w:p w:rsidR="00CB1FBB" w:rsidRDefault="00CB1FBB">
      <w:proofErr w:type="gramStart"/>
      <w:r>
        <w:t>a</w:t>
      </w:r>
      <w:proofErr w:type="gramEnd"/>
    </w:p>
    <w:sectPr w:rsidR="00CB1F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4A3" w:rsidRDefault="007464A3" w:rsidP="00FF534C">
      <w:pPr>
        <w:spacing w:after="0" w:line="240" w:lineRule="auto"/>
      </w:pPr>
      <w:r>
        <w:separator/>
      </w:r>
    </w:p>
  </w:endnote>
  <w:endnote w:type="continuationSeparator" w:id="0">
    <w:p w:rsidR="007464A3" w:rsidRDefault="007464A3" w:rsidP="00FF5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4A3" w:rsidRDefault="007464A3" w:rsidP="00FF534C">
      <w:pPr>
        <w:spacing w:after="0" w:line="240" w:lineRule="auto"/>
      </w:pPr>
      <w:r>
        <w:separator/>
      </w:r>
    </w:p>
  </w:footnote>
  <w:footnote w:type="continuationSeparator" w:id="0">
    <w:p w:rsidR="007464A3" w:rsidRDefault="007464A3" w:rsidP="00FF53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C4AD5"/>
    <w:multiLevelType w:val="hybridMultilevel"/>
    <w:tmpl w:val="CA9A274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FBB"/>
    <w:rsid w:val="002431CB"/>
    <w:rsid w:val="004440BA"/>
    <w:rsid w:val="007464A3"/>
    <w:rsid w:val="009A7D81"/>
    <w:rsid w:val="00CB1FBB"/>
    <w:rsid w:val="00FF5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53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534C"/>
  </w:style>
  <w:style w:type="paragraph" w:styleId="Footer">
    <w:name w:val="footer"/>
    <w:basedOn w:val="Normal"/>
    <w:link w:val="FooterChar"/>
    <w:uiPriority w:val="99"/>
    <w:unhideWhenUsed/>
    <w:rsid w:val="00FF53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53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53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534C"/>
  </w:style>
  <w:style w:type="paragraph" w:styleId="Footer">
    <w:name w:val="footer"/>
    <w:basedOn w:val="Normal"/>
    <w:link w:val="FooterChar"/>
    <w:uiPriority w:val="99"/>
    <w:unhideWhenUsed/>
    <w:rsid w:val="00FF53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5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31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08003-5626-4D08-B2C1-038C17E09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961EBEE9.dotm</Template>
  <TotalTime>59</TotalTime>
  <Pages>3</Pages>
  <Words>149</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anieves</dc:creator>
  <cp:lastModifiedBy>Lakeland CSD</cp:lastModifiedBy>
  <cp:revision>4</cp:revision>
  <dcterms:created xsi:type="dcterms:W3CDTF">2012-01-11T14:38:00Z</dcterms:created>
  <dcterms:modified xsi:type="dcterms:W3CDTF">2012-01-11T21:14:00Z</dcterms:modified>
</cp:coreProperties>
</file>